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3F55227D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653A0C">
        <w:rPr>
          <w:rFonts w:eastAsia="宋体" w:hint="eastAsia"/>
          <w:lang w:val="en-US" w:eastAsia="zh-CN"/>
        </w:rPr>
        <w:t>5732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EB8E30D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</w:t>
            </w:r>
            <w:r w:rsidR="00064345">
              <w:rPr>
                <w:rFonts w:eastAsia="宋体"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18000AA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319E84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0543A4" w:rsidRPr="000543A4">
              <w:rPr>
                <w:lang w:val="en-US" w:eastAsia="zh-CN"/>
              </w:rPr>
              <w:t>Missing Bandwidths</w:t>
            </w:r>
            <w:r w:rsidRPr="001D241A">
              <w:rPr>
                <w:rFonts w:hint="eastAsia"/>
                <w:lang w:val="en-US" w:eastAsia="zh-CN"/>
              </w:rPr>
              <w:t xml:space="preserve"> 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0543A4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DF5C3FE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087EB5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AA11B3B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576595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00D279F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291D07">
              <w:rPr>
                <w:rFonts w:hint="eastAsia"/>
                <w:lang w:eastAsia="zh-CN"/>
              </w:rPr>
              <w:t>1</w:t>
            </w:r>
            <w:r w:rsidR="00A346D6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7DEAF5E" w:rsidR="008E592D" w:rsidRDefault="00A70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1BA6" w14:textId="10A7B7E8" w:rsidR="00C76D64" w:rsidRDefault="00C76D64" w:rsidP="00C76D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A8F7BBB" w14:textId="77777777" w:rsidR="00C76D64" w:rsidRPr="000B7163" w:rsidRDefault="00C76D64" w:rsidP="00C76D64">
            <w:pPr>
              <w:pStyle w:val="PL"/>
            </w:pPr>
          </w:p>
          <w:p w14:paraId="1D8A9944" w14:textId="77777777" w:rsidR="00C76D64" w:rsidRPr="000B7163" w:rsidRDefault="00C76D64" w:rsidP="00C76D64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926817E" w14:textId="77777777" w:rsidR="00C76D64" w:rsidRPr="000B7163" w:rsidRDefault="00C76D64" w:rsidP="00C76D64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542BD08" w14:textId="77777777" w:rsidR="00C76D64" w:rsidRPr="000B7163" w:rsidRDefault="00C76D64" w:rsidP="00C76D64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C5A91DA" w14:textId="77777777" w:rsidR="00C76D64" w:rsidRPr="000B7163" w:rsidRDefault="00C76D64" w:rsidP="00C76D64">
            <w:pPr>
              <w:pStyle w:val="PL"/>
            </w:pPr>
            <w:r w:rsidRPr="000B7163">
              <w:t>}</w:t>
            </w:r>
          </w:p>
          <w:p w14:paraId="699A5001" w14:textId="77777777" w:rsidR="00C76D64" w:rsidRPr="000B7163" w:rsidRDefault="00C76D64" w:rsidP="00C76D64">
            <w:pPr>
              <w:pStyle w:val="PL"/>
            </w:pPr>
          </w:p>
          <w:p w14:paraId="5FFC2149" w14:textId="77777777" w:rsidR="00C76D64" w:rsidRPr="000B7163" w:rsidRDefault="00C76D64" w:rsidP="00C76D64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695CF13" w14:textId="77777777" w:rsidR="00C76D64" w:rsidRPr="000B7163" w:rsidRDefault="00C76D64" w:rsidP="00C76D64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C35F8C7" w14:textId="77777777" w:rsidR="00C76D64" w:rsidRPr="000B7163" w:rsidRDefault="00C76D64" w:rsidP="00C76D64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5D959AD8" w14:textId="77777777" w:rsidR="00C76D64" w:rsidRDefault="00C76D64" w:rsidP="00C76D64">
            <w:pPr>
              <w:pStyle w:val="PL"/>
            </w:pPr>
            <w:r w:rsidRPr="000B7163">
              <w:t>}</w:t>
            </w:r>
          </w:p>
          <w:p w14:paraId="7FA590BE" w14:textId="4F624548" w:rsidR="001E1B2F" w:rsidRPr="00307270" w:rsidRDefault="00C76D64" w:rsidP="00C76D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DEA45" w14:textId="771F4CE7" w:rsidR="00291D07" w:rsidRDefault="00291D07" w:rsidP="00291D0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 w:rsidR="00A70773">
              <w:rPr>
                <w:rFonts w:hint="eastAsia"/>
                <w:lang w:eastAsia="zh-CN"/>
              </w:rPr>
              <w:t>35</w:t>
            </w:r>
            <w:r w:rsidR="00C76D64"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45</w:t>
            </w:r>
            <w:r w:rsidR="00C76D64">
              <w:rPr>
                <w:rFonts w:hint="eastAsia"/>
                <w:lang w:eastAsia="zh-CN"/>
              </w:rPr>
              <w:t>,70 and 90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291D0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3D42B48" w:rsidR="008E592D" w:rsidRDefault="00291D0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5MHz, </w:t>
            </w:r>
            <w:r w:rsidR="00A7077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5MHz</w:t>
            </w:r>
            <w:r w:rsidR="00C76D64">
              <w:rPr>
                <w:rFonts w:hint="eastAsia"/>
                <w:lang w:eastAsia="zh-CN"/>
              </w:rPr>
              <w:t>, 70MHz</w:t>
            </w:r>
            <w:r>
              <w:rPr>
                <w:rFonts w:hint="eastAsia"/>
                <w:lang w:eastAsia="zh-CN"/>
              </w:rPr>
              <w:t>,</w:t>
            </w:r>
            <w:r w:rsidR="00C76D64">
              <w:rPr>
                <w:rFonts w:hint="eastAsia"/>
                <w:lang w:eastAsia="zh-CN"/>
              </w:rPr>
              <w:t xml:space="preserve"> 90MHz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94348B7" w:rsidR="008E592D" w:rsidRDefault="00087E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940F31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9C51150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53A0C">
              <w:rPr>
                <w:rFonts w:hint="eastAsia"/>
                <w:lang w:eastAsia="zh-CN"/>
              </w:rPr>
              <w:t xml:space="preserve"> 38.455</w:t>
            </w:r>
            <w:r w:rsidR="00C56E53">
              <w:t xml:space="preserve"> </w:t>
            </w:r>
            <w:r>
              <w:t>CR</w:t>
            </w:r>
            <w:r w:rsidR="00064345">
              <w:rPr>
                <w:rFonts w:hint="eastAsia"/>
                <w:lang w:eastAsia="zh-CN"/>
              </w:rPr>
              <w:t>0174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FA5BA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CEB4009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3" w:author="China Telecom" w:date="2024-10-17T12:50:00Z" w16du:dateUtc="2024-10-17T04:50:00Z">
              <w:r w:rsidR="00C76D64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0C8A7D9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3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4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5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6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7" w:author="China Telecom" w:date="2024-10-17T12:50:00Z" w16du:dateUtc="2024-10-17T04:50:00Z">
        <w:r w:rsidR="00C76D64">
          <w:rPr>
            <w:rFonts w:hint="eastAsia"/>
            <w:lang w:eastAsia="zh-CN"/>
          </w:rPr>
          <w:t>,</w:t>
        </w:r>
        <w:r w:rsidR="00C76D64" w:rsidRPr="0054013E">
          <w:t xml:space="preserve"> </w:t>
        </w:r>
        <w:r w:rsidR="00C76D64">
          <w:t>bw</w:t>
        </w:r>
        <w:r w:rsidR="00C76D64">
          <w:rPr>
            <w:rFonts w:hint="eastAsia"/>
            <w:lang w:eastAsia="zh-CN"/>
          </w:rPr>
          <w:t xml:space="preserve">70, </w:t>
        </w:r>
        <w:r w:rsidR="00C76D64">
          <w:t>bw</w:t>
        </w:r>
        <w:r w:rsidR="00C76D64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3D6C1" w14:textId="77777777" w:rsidR="00D407E6" w:rsidRDefault="00D407E6">
      <w:pPr>
        <w:spacing w:after="0"/>
      </w:pPr>
      <w:r>
        <w:separator/>
      </w:r>
    </w:p>
  </w:endnote>
  <w:endnote w:type="continuationSeparator" w:id="0">
    <w:p w14:paraId="437E3CCA" w14:textId="77777777" w:rsidR="00D407E6" w:rsidRDefault="00D40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A33BB" w14:textId="77777777" w:rsidR="00D407E6" w:rsidRDefault="00D407E6">
      <w:pPr>
        <w:spacing w:after="0"/>
      </w:pPr>
      <w:r>
        <w:separator/>
      </w:r>
    </w:p>
  </w:footnote>
  <w:footnote w:type="continuationSeparator" w:id="0">
    <w:p w14:paraId="68349A15" w14:textId="77777777" w:rsidR="00D407E6" w:rsidRDefault="00D407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543A4"/>
    <w:rsid w:val="00064345"/>
    <w:rsid w:val="00075178"/>
    <w:rsid w:val="000778B8"/>
    <w:rsid w:val="00082AC4"/>
    <w:rsid w:val="00086729"/>
    <w:rsid w:val="00087EB5"/>
    <w:rsid w:val="000A1930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110C52"/>
    <w:rsid w:val="0013018D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6266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733E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2DDF"/>
    <w:rsid w:val="0043482A"/>
    <w:rsid w:val="00435B5F"/>
    <w:rsid w:val="00453D6B"/>
    <w:rsid w:val="004631D1"/>
    <w:rsid w:val="004842CD"/>
    <w:rsid w:val="00494CBA"/>
    <w:rsid w:val="00495EE5"/>
    <w:rsid w:val="004A01A7"/>
    <w:rsid w:val="004A12BD"/>
    <w:rsid w:val="004B5E99"/>
    <w:rsid w:val="004B75B7"/>
    <w:rsid w:val="004D30F8"/>
    <w:rsid w:val="004D6A33"/>
    <w:rsid w:val="004E0B76"/>
    <w:rsid w:val="004E0F56"/>
    <w:rsid w:val="004F2AE3"/>
    <w:rsid w:val="004F4C7D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A0C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27EE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1A0B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267D9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6895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212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46D6"/>
    <w:rsid w:val="00A4058D"/>
    <w:rsid w:val="00A41DFA"/>
    <w:rsid w:val="00A43A60"/>
    <w:rsid w:val="00A46CB0"/>
    <w:rsid w:val="00A47E70"/>
    <w:rsid w:val="00A50CF0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07E0"/>
    <w:rsid w:val="00B531C4"/>
    <w:rsid w:val="00B560C4"/>
    <w:rsid w:val="00B6400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76D64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AA3"/>
    <w:rsid w:val="00D06D51"/>
    <w:rsid w:val="00D13EA2"/>
    <w:rsid w:val="00D150A6"/>
    <w:rsid w:val="00D16744"/>
    <w:rsid w:val="00D20EFF"/>
    <w:rsid w:val="00D24991"/>
    <w:rsid w:val="00D348C9"/>
    <w:rsid w:val="00D36F9F"/>
    <w:rsid w:val="00D407E6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6019"/>
    <w:rsid w:val="00F010D6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656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849</Words>
  <Characters>4842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2024-10-15T04:47:00Z</dcterms:created>
  <dcterms:modified xsi:type="dcterms:W3CDTF">2024-10-17T05:43:00Z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